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79D1DEB2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CE5962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D4F7A">
        <w:rPr>
          <w:rFonts w:ascii="Arial" w:hAnsi="Arial" w:cs="Arial"/>
          <w:b/>
          <w:sz w:val="24"/>
          <w:szCs w:val="28"/>
          <w:lang w:val="en-US"/>
        </w:rPr>
        <w:t>10</w:t>
      </w:r>
      <w:r w:rsidR="003E0A12">
        <w:rPr>
          <w:rFonts w:ascii="Arial" w:hAnsi="Arial" w:cs="Arial"/>
          <w:b/>
          <w:sz w:val="24"/>
          <w:szCs w:val="28"/>
          <w:lang w:val="en-US"/>
        </w:rPr>
        <w:t>1770</w:t>
      </w:r>
    </w:p>
    <w:p w14:paraId="60407F1B" w14:textId="794683F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F22C0">
        <w:rPr>
          <w:rFonts w:ascii="Arial" w:hAnsi="Arial" w:cs="Arial"/>
          <w:b/>
          <w:sz w:val="24"/>
          <w:szCs w:val="28"/>
          <w:lang w:val="en-US"/>
        </w:rPr>
        <w:t>January</w:t>
      </w:r>
      <w:r w:rsidR="009D4FE9">
        <w:rPr>
          <w:rFonts w:ascii="Arial" w:hAnsi="Arial" w:cs="Arial"/>
          <w:b/>
          <w:sz w:val="24"/>
          <w:szCs w:val="28"/>
          <w:lang w:val="en-US"/>
        </w:rPr>
        <w:t xml:space="preserve"> 2</w:t>
      </w:r>
      <w:r w:rsidR="009F22C0">
        <w:rPr>
          <w:rFonts w:ascii="Arial" w:hAnsi="Arial" w:cs="Arial"/>
          <w:b/>
          <w:sz w:val="24"/>
          <w:szCs w:val="28"/>
          <w:lang w:val="en-US"/>
        </w:rPr>
        <w:t>5 – Febru</w:t>
      </w:r>
      <w:r w:rsidR="001B5224">
        <w:rPr>
          <w:rFonts w:ascii="Arial" w:hAnsi="Arial" w:cs="Arial"/>
          <w:b/>
          <w:sz w:val="24"/>
          <w:szCs w:val="28"/>
          <w:lang w:val="en-US"/>
        </w:rPr>
        <w:t>a</w:t>
      </w:r>
      <w:r w:rsidR="009F22C0">
        <w:rPr>
          <w:rFonts w:ascii="Arial" w:hAnsi="Arial" w:cs="Arial"/>
          <w:b/>
          <w:sz w:val="24"/>
          <w:szCs w:val="28"/>
          <w:lang w:val="en-US"/>
        </w:rPr>
        <w:t>ry 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1EFB1C75" w14:textId="17813E66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1</w:t>
      </w:r>
      <w:r w:rsidR="000F5E32">
        <w:rPr>
          <w:rFonts w:ascii="Arial" w:hAnsi="Arial" w:cs="Arial"/>
          <w:color w:val="000000"/>
          <w:sz w:val="22"/>
          <w:lang w:eastAsia="zh-CN"/>
        </w:rPr>
        <w:t>4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2.1.</w:t>
      </w:r>
      <w:r w:rsidR="00423110">
        <w:rPr>
          <w:rFonts w:ascii="Arial" w:hAnsi="Arial" w:cs="Arial"/>
          <w:color w:val="000000"/>
          <w:sz w:val="22"/>
          <w:lang w:eastAsia="zh-CN"/>
        </w:rPr>
        <w:t>2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4E1976C8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Simulation results for </w:t>
      </w:r>
      <w:r w:rsidR="00E25BF1">
        <w:rPr>
          <w:rFonts w:ascii="Arial" w:hAnsi="Arial" w:cs="Arial"/>
          <w:color w:val="000000"/>
          <w:sz w:val="22"/>
          <w:lang w:eastAsia="zh-CN"/>
        </w:rPr>
        <w:t>CSI-RSR</w:t>
      </w:r>
      <w:r w:rsidR="007A5138">
        <w:rPr>
          <w:rFonts w:ascii="Arial" w:hAnsi="Arial" w:cs="Arial"/>
          <w:color w:val="000000"/>
          <w:sz w:val="22"/>
          <w:lang w:eastAsia="zh-CN"/>
        </w:rPr>
        <w:t>Q</w:t>
      </w:r>
      <w:r w:rsidR="00E25BF1">
        <w:rPr>
          <w:rFonts w:ascii="Arial" w:hAnsi="Arial" w:cs="Arial"/>
          <w:color w:val="000000"/>
          <w:sz w:val="22"/>
          <w:lang w:eastAsia="zh-CN"/>
        </w:rPr>
        <w:t xml:space="preserve"> measurement accuracy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9E3D493" w14:textId="117A76C2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RAN4#97-e meeting</w:t>
      </w:r>
      <w:r w:rsidR="003E49EB">
        <w:rPr>
          <w:sz w:val="22"/>
          <w:szCs w:val="22"/>
          <w:lang w:val="en-US"/>
        </w:rPr>
        <w:t xml:space="preserve">, </w:t>
      </w:r>
      <w:r w:rsidR="00F73DF5">
        <w:rPr>
          <w:sz w:val="22"/>
          <w:szCs w:val="22"/>
          <w:lang w:val="en-US"/>
        </w:rPr>
        <w:t>the updated simulation assumption for CSI-RS based measurement are provided</w:t>
      </w:r>
      <w:r w:rsidR="00001EBB">
        <w:rPr>
          <w:sz w:val="22"/>
          <w:szCs w:val="22"/>
          <w:lang w:val="en-US"/>
        </w:rPr>
        <w:t xml:space="preserve"> in</w:t>
      </w:r>
      <w:r w:rsidR="002D122B">
        <w:rPr>
          <w:sz w:val="22"/>
          <w:szCs w:val="22"/>
          <w:lang w:val="en-US"/>
        </w:rPr>
        <w:t xml:space="preserve"> [1]</w:t>
      </w:r>
      <w:r w:rsidR="009F22C0">
        <w:rPr>
          <w:sz w:val="22"/>
          <w:szCs w:val="22"/>
          <w:lang w:val="en-US"/>
        </w:rPr>
        <w:t xml:space="preserve">. </w:t>
      </w:r>
    </w:p>
    <w:p w14:paraId="6FC1710D" w14:textId="7BD096FF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F73DF5">
        <w:rPr>
          <w:sz w:val="22"/>
          <w:szCs w:val="22"/>
          <w:lang w:val="en-US"/>
        </w:rPr>
        <w:t>simulation results for CSI-RS</w:t>
      </w:r>
      <w:r w:rsidR="007A5138">
        <w:rPr>
          <w:sz w:val="22"/>
          <w:szCs w:val="22"/>
          <w:lang w:val="en-US"/>
        </w:rPr>
        <w:t>RQ</w:t>
      </w:r>
      <w:r w:rsidR="00F73DF5">
        <w:rPr>
          <w:sz w:val="22"/>
          <w:szCs w:val="22"/>
          <w:lang w:val="en-US"/>
        </w:rPr>
        <w:t xml:space="preserve"> measurement accuracy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100C7D4E" w14:textId="004F3A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Simulation results for CSI-RSR</w:t>
      </w:r>
      <w:r w:rsidR="00C31805">
        <w:rPr>
          <w:sz w:val="22"/>
          <w:szCs w:val="22"/>
          <w:lang w:eastAsia="zh-CN"/>
        </w:rPr>
        <w:t>Q</w:t>
      </w:r>
      <w:r>
        <w:rPr>
          <w:sz w:val="22"/>
          <w:szCs w:val="22"/>
          <w:lang w:eastAsia="zh-CN"/>
        </w:rPr>
        <w:t xml:space="preserve"> measurement accuracy are provided in Tables 1, 2, 3, 4 for different configurations in both FR1 and FR2. CDF curves are further provided in Annex. </w:t>
      </w:r>
    </w:p>
    <w:p w14:paraId="4A2FD547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2815EA9F" w14:textId="7DBE1736" w:rsidR="007733DB" w:rsidRPr="00BE04E5" w:rsidRDefault="007733DB" w:rsidP="007733DB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</w:t>
      </w:r>
      <w:r w:rsidR="00C31805">
        <w:rPr>
          <w:sz w:val="22"/>
          <w:szCs w:val="22"/>
        </w:rPr>
        <w:t>Q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9"/>
        <w:gridCol w:w="668"/>
        <w:gridCol w:w="550"/>
        <w:gridCol w:w="550"/>
        <w:gridCol w:w="548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46"/>
      </w:tblGrid>
      <w:tr w:rsidR="007733DB" w:rsidRPr="00EB5879" w14:paraId="4451831F" w14:textId="77777777" w:rsidTr="008812E5">
        <w:trPr>
          <w:trHeight w:val="315"/>
        </w:trPr>
        <w:tc>
          <w:tcPr>
            <w:tcW w:w="71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6A9D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229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1454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B9D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643E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7CEF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59C3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5AD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6C5F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AF3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B9F5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19A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0816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02DD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DEF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092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7733DB" w:rsidRPr="00EB5879" w14:paraId="03758978" w14:textId="77777777" w:rsidTr="008812E5">
        <w:trPr>
          <w:trHeight w:val="31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279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A76F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79D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F95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D4E6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684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34C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669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C1AB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AA25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0BE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960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925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E5F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5DC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462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424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8812E5" w:rsidRPr="00EB5879" w14:paraId="0C4DD392" w14:textId="77777777" w:rsidTr="008812E5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74BE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AWGN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870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B205" w14:textId="78C5CD1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61C7" w14:textId="31CB066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E1CB" w14:textId="0024DD6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DBB3" w14:textId="6084062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2948" w14:textId="0F41460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A565" w14:textId="414B779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DF4B" w14:textId="1746CAB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A6" w14:textId="288EF9C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DD6D" w14:textId="14CAEBA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98BB" w14:textId="298DDD8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1AC5" w14:textId="1BDF397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D36E" w14:textId="62BA5DB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F0F7" w14:textId="7048B7E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EA94" w14:textId="674AB96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081B" w14:textId="6E9F47B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2.00</w:t>
            </w:r>
          </w:p>
        </w:tc>
      </w:tr>
      <w:tr w:rsidR="008812E5" w:rsidRPr="00EB5879" w14:paraId="47CDA8F9" w14:textId="77777777" w:rsidTr="008812E5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A40C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33F9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AFDD" w14:textId="10256DC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7360" w14:textId="429C10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E54B" w14:textId="5B5EE03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49A9" w14:textId="27A30FB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A2F2" w14:textId="064BF4A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13D9" w14:textId="7EAE1BC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686F" w14:textId="7D05F9A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6D3A" w14:textId="75CCB2B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0A22" w14:textId="06535DE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9FCE" w14:textId="652220E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796E" w14:textId="584D6E0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3167" w14:textId="7066FCB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F7FC" w14:textId="18C8097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67E5" w14:textId="4F19728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A4DF" w14:textId="59B874E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1.19</w:t>
            </w:r>
          </w:p>
        </w:tc>
      </w:tr>
      <w:tr w:rsidR="008812E5" w:rsidRPr="00EB5879" w14:paraId="77611712" w14:textId="77777777" w:rsidTr="008812E5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D82782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71E7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964A" w14:textId="3B53EDE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79F5" w14:textId="4D3C252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0.15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AD7C" w14:textId="6226435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1CBB" w14:textId="259CB91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EBA1" w14:textId="3C49DA8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5415" w14:textId="5571640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C03863E" w14:textId="53FCFB8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BF7A" w14:textId="71A7031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AC0B" w14:textId="1D84363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2499" w14:textId="50F5FB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CC22" w14:textId="3E9291C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-0.70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2A4A" w14:textId="5252950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2EFB" w14:textId="29D546C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FB59" w14:textId="6E9A036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4697" w14:textId="57AB265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0.96</w:t>
            </w:r>
          </w:p>
        </w:tc>
      </w:tr>
      <w:tr w:rsidR="008812E5" w:rsidRPr="00EB5879" w14:paraId="3F824A69" w14:textId="77777777" w:rsidTr="008812E5">
        <w:trPr>
          <w:trHeight w:val="300"/>
        </w:trPr>
        <w:tc>
          <w:tcPr>
            <w:tcW w:w="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66E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EPA5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74C4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783D" w14:textId="592FAB5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-2.27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B1B9" w14:textId="244072B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DFD3" w14:textId="7342471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1.95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5E6C" w14:textId="283CB08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-2.72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14A0" w14:textId="1FED431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0B3A" w14:textId="1A609DC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91E3" w14:textId="6C545E0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-3.51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A38B" w14:textId="5FFCBCB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E736" w14:textId="24D130B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C2AE" w14:textId="2FF7D13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-4.40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72AA" w14:textId="7EF7875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BB59" w14:textId="1FE05AF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1.53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2C22" w14:textId="2D42E3C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-2.98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F648" w14:textId="25E577D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1196" w14:textId="4363043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1.84</w:t>
            </w:r>
          </w:p>
        </w:tc>
      </w:tr>
      <w:tr w:rsidR="008812E5" w:rsidRPr="00EB5879" w14:paraId="1FADAD5A" w14:textId="77777777" w:rsidTr="008812E5">
        <w:trPr>
          <w:trHeight w:val="300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D6A5A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5A7C1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85A2" w14:textId="1F76AD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6EB1" w14:textId="2FA43AD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6A26" w14:textId="0CFB49C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F238" w14:textId="7663BB0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33F3" w14:textId="393BF6A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072" w14:textId="04683A7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BD9C" w14:textId="22E78D3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EC5C" w14:textId="2057634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3201" w14:textId="2D97511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2D20" w14:textId="5F872E2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F984" w14:textId="5B33FA2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3570" w14:textId="5113F8F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E686" w14:textId="6FF6D89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7E8B" w14:textId="18C4F7C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6880" w14:textId="4F5B47D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1.00</w:t>
            </w:r>
          </w:p>
        </w:tc>
      </w:tr>
      <w:tr w:rsidR="008812E5" w:rsidRPr="00EB5879" w14:paraId="76D305AA" w14:textId="77777777" w:rsidTr="008812E5">
        <w:trPr>
          <w:trHeight w:val="315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007A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313F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F69C" w14:textId="347C859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8568" w14:textId="73597BC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B7BD" w14:textId="2891CA3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C4C3" w14:textId="32DC79A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28B5" w14:textId="1081C5B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F869D" w14:textId="144A51D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44C0D3A" w14:textId="57FFFF9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3BE4" w14:textId="77CF9C3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8128" w14:textId="59BECA4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59A184" w14:textId="5E0EBCB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1175" w14:textId="55CBA46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7A70" w14:textId="150B932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F8B9" w14:textId="1E252F2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A978" w14:textId="510FADE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5FC0" w14:textId="5FDE159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0.65</w:t>
            </w:r>
          </w:p>
        </w:tc>
      </w:tr>
      <w:tr w:rsidR="008812E5" w:rsidRPr="00EB5879" w14:paraId="45A57426" w14:textId="77777777" w:rsidTr="008812E5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3E7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86A2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F248" w14:textId="286F77F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90B1" w14:textId="4DF09BE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0BCA8" w14:textId="00AFCF0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3127" w14:textId="5F8332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80E2" w14:textId="78DC607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1E2A" w14:textId="1D43CEC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16B7" w14:textId="0773664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1BDB" w14:textId="2EC1508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954B" w14:textId="0289042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5E4C" w14:textId="4E15A7C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73C8" w14:textId="33CA208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A842" w14:textId="75D0765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B555" w14:textId="5C2D9D2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510C" w14:textId="66CC2F9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E2B06" w14:textId="4B991F3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1.76</w:t>
            </w:r>
          </w:p>
        </w:tc>
      </w:tr>
      <w:tr w:rsidR="008812E5" w:rsidRPr="00EB5879" w14:paraId="6CE41B6C" w14:textId="77777777" w:rsidTr="00B47C5E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5B004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7DF8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57F5" w14:textId="79FA1C7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02B5" w14:textId="3884A6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B624" w14:textId="0AAA409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5B7E" w14:textId="6F6E3A3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D781" w14:textId="65BABBF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2478" w14:textId="2A76811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73B056" w14:textId="1422441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BB8A" w14:textId="5252600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9757" w14:textId="1B5C58B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C843" w14:textId="3A206E7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7C4B" w14:textId="43FC684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2DCD" w14:textId="35CB8CC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E22D" w14:textId="57A629F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7D83" w14:textId="6B2D1DF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E807" w14:textId="5BF944E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0.98</w:t>
            </w:r>
          </w:p>
        </w:tc>
      </w:tr>
      <w:tr w:rsidR="008812E5" w:rsidRPr="00EB5879" w14:paraId="301E1400" w14:textId="77777777" w:rsidTr="008812E5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CF7FF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2AB8E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5016" w14:textId="75F8A20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2C3D" w14:textId="7DFD4F7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0E9B" w14:textId="72D58C8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01B" w14:textId="346BB07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96CF" w14:textId="1693BCD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455C" w14:textId="52D42AB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99FC32C" w14:textId="10A261D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4647" w14:textId="68F81D7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DCB9" w14:textId="57515D3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AB7142" w14:textId="371895E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D8D4" w14:textId="08C2071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0D6B" w14:textId="08DD39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7186" w14:textId="14D2C86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0F99" w14:textId="53E4BEF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4C54" w14:textId="6CA3C55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0.72</w:t>
            </w:r>
          </w:p>
        </w:tc>
      </w:tr>
      <w:tr w:rsidR="008812E5" w:rsidRPr="00EB5879" w14:paraId="3DB1E8EC" w14:textId="77777777" w:rsidTr="008812E5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038B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EA02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8610" w14:textId="101ADAE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D1A0" w14:textId="7A71147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E1B5" w14:textId="02BACA0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BCE3" w14:textId="3DE36E2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2C07" w14:textId="2D77640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E109" w14:textId="6C0FA1A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DD9A" w14:textId="0D4414B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33CA" w14:textId="0923025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93DE" w14:textId="2F27B56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6A10" w14:textId="1912BE9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CD6B" w14:textId="792E510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8410A" w14:textId="63C7CB2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D4D5" w14:textId="1CC0C55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ABB2" w14:textId="289BFDC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ADF9" w14:textId="0B9F82D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1.72</w:t>
            </w:r>
          </w:p>
        </w:tc>
      </w:tr>
      <w:tr w:rsidR="008812E5" w:rsidRPr="00EB5879" w14:paraId="6D4780DC" w14:textId="77777777" w:rsidTr="00B47C5E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179CD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A609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64C9" w14:textId="3620D2D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51BB" w14:textId="1E7BD61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3D31" w14:textId="6A03CFC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3480" w14:textId="7864F84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F913" w14:textId="0425387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D414C" w14:textId="71EBDF1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EA999" w14:textId="705446F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13C5" w14:textId="0E41C88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4773" w14:textId="6E2D8D4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13A5" w14:textId="614731F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6700" w14:textId="07BB239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3E78" w14:textId="1FC1D78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68C5" w14:textId="43065BD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2BFA" w14:textId="5F9668D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EA90" w14:textId="71EC421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0.97</w:t>
            </w:r>
          </w:p>
        </w:tc>
      </w:tr>
      <w:tr w:rsidR="008812E5" w:rsidRPr="00EB5879" w14:paraId="77F8BE03" w14:textId="77777777" w:rsidTr="008812E5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75CFF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A430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A186" w14:textId="1CC93C2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7497" w14:textId="0B60BD8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6F58" w14:textId="0F00A69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3611" w14:textId="785CA89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25BB" w14:textId="58BE0DB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F6501" w14:textId="27B5678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522AAB0" w14:textId="26916E6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D4D0" w14:textId="3AEC7F0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1637" w14:textId="1CC1D1A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381020" w14:textId="342668A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74CA" w14:textId="17279CF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4911" w14:textId="32ACBF3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E94B" w14:textId="6266CFB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AD19" w14:textId="6AEC609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E8388" w14:textId="596356E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0.71</w:t>
            </w:r>
          </w:p>
        </w:tc>
      </w:tr>
    </w:tbl>
    <w:p w14:paraId="1C9E6F7B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052774DD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55BAF815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00CC2782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33144C97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2CCB16B2" w14:textId="4C55813A" w:rsidR="007733DB" w:rsidRPr="00BE04E5" w:rsidRDefault="007733DB" w:rsidP="007733DB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</w:t>
      </w:r>
      <w:r w:rsidR="00C31805">
        <w:rPr>
          <w:sz w:val="22"/>
          <w:szCs w:val="22"/>
        </w:rPr>
        <w:t>Q</w:t>
      </w:r>
      <w:r>
        <w:rPr>
          <w:sz w:val="22"/>
          <w:szCs w:val="22"/>
        </w:rPr>
        <w:t xml:space="preserve"> accuracy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>, 30</w:t>
      </w:r>
      <w:r w:rsidRPr="00BE04E5">
        <w:rPr>
          <w:sz w:val="22"/>
          <w:szCs w:val="22"/>
        </w:rPr>
        <w:t>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69"/>
        <w:gridCol w:w="551"/>
        <w:gridCol w:w="550"/>
        <w:gridCol w:w="546"/>
        <w:gridCol w:w="550"/>
        <w:gridCol w:w="550"/>
        <w:gridCol w:w="546"/>
        <w:gridCol w:w="550"/>
        <w:gridCol w:w="550"/>
        <w:gridCol w:w="550"/>
        <w:gridCol w:w="550"/>
        <w:gridCol w:w="550"/>
        <w:gridCol w:w="550"/>
        <w:gridCol w:w="550"/>
        <w:gridCol w:w="550"/>
        <w:gridCol w:w="546"/>
      </w:tblGrid>
      <w:tr w:rsidR="007733DB" w:rsidRPr="00EB5879" w14:paraId="14564785" w14:textId="77777777" w:rsidTr="008812E5">
        <w:trPr>
          <w:trHeight w:val="315"/>
        </w:trPr>
        <w:tc>
          <w:tcPr>
            <w:tcW w:w="7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287D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204C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3B4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8B1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6630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C8D2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1E9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76A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9BE8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78F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17F6B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E8D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3A9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26D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EA1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4D3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7733DB" w:rsidRPr="00EB5879" w14:paraId="49226E31" w14:textId="77777777" w:rsidTr="008812E5">
        <w:trPr>
          <w:trHeight w:val="315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7BA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9FC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BD9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FBC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405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EA7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469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28F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175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90D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A52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989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A14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203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E99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952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F68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8812E5" w:rsidRPr="00EB5879" w14:paraId="48DB9D3E" w14:textId="77777777" w:rsidTr="008812E5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2817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AWGN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CF79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3BFC" w14:textId="38A2AE2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0306" w14:textId="332B554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B3CE" w14:textId="6EA9FF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A946" w14:textId="0EAB315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A830" w14:textId="391FDB0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1765" w14:textId="6B61911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755B" w14:textId="5F97000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DAAF" w14:textId="757982F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2F03" w14:textId="687F6F9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4BD9" w14:textId="26DB5FE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A1CB" w14:textId="49E96E3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BA0B" w14:textId="6720CC7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14E8" w14:textId="018F4C0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B1C" w14:textId="5D770AC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816A" w14:textId="3858A9A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1.74</w:t>
            </w:r>
          </w:p>
        </w:tc>
      </w:tr>
      <w:tr w:rsidR="008812E5" w:rsidRPr="00EB5879" w14:paraId="10B078BB" w14:textId="77777777" w:rsidTr="008812E5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C3648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2B11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0CE3" w14:textId="5B76D81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0E8B" w14:textId="18B22BE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DF89" w14:textId="7DE4EA3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5A1E" w14:textId="6BB8A82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1873" w14:textId="797DF6E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CEAA" w14:textId="0F5525B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3642" w14:textId="1089D11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6E65" w14:textId="72E71E5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1287" w14:textId="266F749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85DC" w14:textId="4A0B718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00F9" w14:textId="6670FB3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FED6" w14:textId="32D03A9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424B" w14:textId="362DCBB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F5F7" w14:textId="56C5F10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B97A" w14:textId="360D706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0.92</w:t>
            </w:r>
          </w:p>
        </w:tc>
      </w:tr>
      <w:tr w:rsidR="008812E5" w:rsidRPr="00EB5879" w14:paraId="15505FB4" w14:textId="77777777" w:rsidTr="008812E5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1457B4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6FF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BC21" w14:textId="71FA430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2BC3" w14:textId="53800A1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8F4A" w14:textId="5803A03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CD3F" w14:textId="1D3D5E4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A8AE" w14:textId="3CB1E55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D6ED" w14:textId="7FEA0A3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7E53962" w14:textId="4BCF070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4508" w14:textId="0D4A12C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3B57" w14:textId="416B94F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27166FA" w14:textId="188FB24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4DA7" w14:textId="3A002F6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-0.73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C86C" w14:textId="5C3D870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E70BF63" w14:textId="23B5F9E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FEE0" w14:textId="4B3BEF7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9CE9" w14:textId="19A1891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0.69</w:t>
            </w:r>
          </w:p>
        </w:tc>
      </w:tr>
      <w:tr w:rsidR="008812E5" w:rsidRPr="00EB5879" w14:paraId="5AA369D6" w14:textId="77777777" w:rsidTr="008812E5">
        <w:trPr>
          <w:trHeight w:val="300"/>
        </w:trPr>
        <w:tc>
          <w:tcPr>
            <w:tcW w:w="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33B0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EPA5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C2B9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209A" w14:textId="0D515C2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9548" w14:textId="0A96E62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0.13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9CC2" w14:textId="0810EF7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A1C2" w14:textId="30A4B0E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-2.70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5CCD" w14:textId="74A22F3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0FB3" w14:textId="6748E1C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F6BB" w14:textId="2EADC0C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-3.09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4053" w14:textId="0D34E30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7935" w14:textId="1E255A0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C3E9" w14:textId="70BC276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-3.77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C3CB" w14:textId="202B2A5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3037" w14:textId="14AC17F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9648" w14:textId="4999044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-3.14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1C00" w14:textId="2C1FE7D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-0.53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0FA8" w14:textId="4779E01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1.61</w:t>
            </w:r>
          </w:p>
        </w:tc>
      </w:tr>
      <w:tr w:rsidR="008812E5" w:rsidRPr="00EB5879" w14:paraId="5C3C5769" w14:textId="77777777" w:rsidTr="008812E5">
        <w:trPr>
          <w:trHeight w:val="300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00D5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5B5D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C98F" w14:textId="387AEBA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7DCA" w14:textId="1723D51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9E8D" w14:textId="55BF203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5DE9" w14:textId="687B6E0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B9EB" w14:textId="61846AF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3307" w14:textId="4636FB8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7865" w14:textId="795DFBF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A744" w14:textId="4AD285C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96BF" w14:textId="2453B9C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FC53" w14:textId="48B7359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B4F3" w14:textId="4109924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9BFA" w14:textId="050F386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AD86" w14:textId="0B0F779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024" w14:textId="031F56A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356" w14:textId="2C6D9FE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0.63</w:t>
            </w:r>
          </w:p>
        </w:tc>
      </w:tr>
      <w:tr w:rsidR="008812E5" w:rsidRPr="00EB5879" w14:paraId="19EA0390" w14:textId="77777777" w:rsidTr="008812E5">
        <w:trPr>
          <w:trHeight w:val="315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249F0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3A28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CC53" w14:textId="67BD977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640B" w14:textId="3E5F92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D650" w14:textId="41D2F95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6625" w14:textId="0EA4557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844B" w14:textId="5AEF5D9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E579" w14:textId="1EC7A30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D231D96" w14:textId="7D2D52F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DA09" w14:textId="29A10E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35D3D" w14:textId="5203554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7CE26D" w14:textId="495D2F6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2D57" w14:textId="1A69EBA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2FDB" w14:textId="0376C6F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52FC8D1" w14:textId="2AADC56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AEE7" w14:textId="538BA4C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9782" w14:textId="3B8CDDB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0.49</w:t>
            </w:r>
          </w:p>
        </w:tc>
      </w:tr>
      <w:tr w:rsidR="008812E5" w:rsidRPr="00EB5879" w14:paraId="1E75C3FD" w14:textId="77777777" w:rsidTr="008812E5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5AAB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E242A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5B7E" w14:textId="09C3A58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AA65" w14:textId="013A2B6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B251" w14:textId="75C5993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AE28" w14:textId="7A34833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217A" w14:textId="7EF3CA6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2335" w14:textId="7D86DEF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7296" w14:textId="3479C15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9F2A" w14:textId="6EFCE96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CA5A" w14:textId="0EC5350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AC19" w14:textId="117E8D5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06E9" w14:textId="4E9B1E3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EB97" w14:textId="3E5C26C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DC9F" w14:textId="1F21DC8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E4B" w14:textId="4CA6770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055E" w14:textId="3548C60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1.43</w:t>
            </w:r>
          </w:p>
        </w:tc>
      </w:tr>
      <w:tr w:rsidR="008812E5" w:rsidRPr="00EB5879" w14:paraId="1020238F" w14:textId="77777777" w:rsidTr="00B47C5E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C7669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6825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0A7" w14:textId="3B7D67F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4F02" w14:textId="0746D27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DF7C" w14:textId="037CC36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7721" w14:textId="23F9162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1A15" w14:textId="6F186A7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8373" w14:textId="53F3927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2ABB4D" w14:textId="2FFFC4A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61CC" w14:textId="5060B93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AD72" w14:textId="7C7E27C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BC32" w14:textId="65074D2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6C1C" w14:textId="727C123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2C83" w14:textId="1083513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87B9" w14:textId="409353E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BC9F" w14:textId="432900C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CF58" w14:textId="3D76B36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0.59</w:t>
            </w:r>
          </w:p>
        </w:tc>
      </w:tr>
      <w:tr w:rsidR="008812E5" w:rsidRPr="00EB5879" w14:paraId="46348DC5" w14:textId="77777777" w:rsidTr="008812E5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0EE74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B940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8F4F" w14:textId="0A9AA64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B957" w14:textId="400C410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312D" w14:textId="7A1B204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347B" w14:textId="607F2E6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482B" w14:textId="1F46F83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92A1" w14:textId="7EF6566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01011BD" w14:textId="6F88038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650B" w14:textId="375AC7A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0141" w14:textId="727AAA1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770589" w14:textId="2CF2546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3A67" w14:textId="1B35546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4EE5" w14:textId="0FD1063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E5479FD" w14:textId="72122B1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ADBB" w14:textId="4BA0700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E270" w14:textId="5F4249D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0.25</w:t>
            </w:r>
          </w:p>
        </w:tc>
      </w:tr>
      <w:tr w:rsidR="008812E5" w:rsidRPr="00EB5879" w14:paraId="63C09D6A" w14:textId="77777777" w:rsidTr="008812E5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FA969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32218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E3B7" w14:textId="422DA8C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93A8" w14:textId="7945298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8C5F" w14:textId="267065B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C132" w14:textId="51A1C41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8D34" w14:textId="10995E9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EF43" w14:textId="400EECB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C257" w14:textId="626ED29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7E1D" w14:textId="794C646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F7C6" w14:textId="647AD04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4D94" w14:textId="61B1C33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211F" w14:textId="75A84BA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93ED" w14:textId="0FF15A8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D9FE" w14:textId="3D5E0CC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B884" w14:textId="45A46AD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9896" w14:textId="730519C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1.51</w:t>
            </w:r>
          </w:p>
        </w:tc>
      </w:tr>
      <w:tr w:rsidR="008812E5" w:rsidRPr="00EB5879" w14:paraId="003F9608" w14:textId="77777777" w:rsidTr="00B47C5E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3CD2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1AB8D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3988" w14:textId="01073DC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F32B" w14:textId="1BB5593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8D83" w14:textId="15E1976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D312" w14:textId="13075AE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5CBE" w14:textId="2124FD6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A99" w14:textId="52866F1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27B48C" w14:textId="207FCEF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5E50" w14:textId="66E6963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BC7" w14:textId="681CB81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DD87" w14:textId="2AFC2E6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74E2" w14:textId="3F80A16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F138" w14:textId="3DDD3BB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D97E" w14:textId="6451A38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333" w14:textId="32066F2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88A2" w14:textId="1AEBA92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0.77</w:t>
            </w:r>
          </w:p>
        </w:tc>
      </w:tr>
      <w:tr w:rsidR="008812E5" w:rsidRPr="00EB5879" w14:paraId="360C6616" w14:textId="77777777" w:rsidTr="008812E5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B6908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0D4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6B6E" w14:textId="7599171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1542" w14:textId="7E3458D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4498" w14:textId="6CF0C4A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36DD" w14:textId="0D5EE3A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863D" w14:textId="79C53DC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B6B7" w14:textId="02527A9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A695B2E" w14:textId="6565505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BF3E" w14:textId="13F343C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6498" w14:textId="28E2D1E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5D40876" w14:textId="68D5F64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90A0" w14:textId="5281109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2A69" w14:textId="3267C6C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059C148" w14:textId="2325A07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B767" w14:textId="6186D5E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-0.68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D8DD" w14:textId="01E800A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0.33</w:t>
            </w:r>
          </w:p>
        </w:tc>
      </w:tr>
    </w:tbl>
    <w:p w14:paraId="14B51EA1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0364C8A7" w14:textId="73990A5F" w:rsidR="007733DB" w:rsidRPr="00BE04E5" w:rsidRDefault="007733DB" w:rsidP="007733DB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</w:t>
      </w:r>
      <w:r w:rsidR="00C31805">
        <w:rPr>
          <w:sz w:val="22"/>
          <w:szCs w:val="22"/>
        </w:rPr>
        <w:t>Q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30GHz,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>, 60</w:t>
      </w:r>
      <w:r w:rsidRPr="00BE04E5">
        <w:rPr>
          <w:sz w:val="22"/>
          <w:szCs w:val="22"/>
        </w:rPr>
        <w:t>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68"/>
        <w:gridCol w:w="550"/>
        <w:gridCol w:w="547"/>
        <w:gridCol w:w="547"/>
        <w:gridCol w:w="550"/>
        <w:gridCol w:w="550"/>
        <w:gridCol w:w="547"/>
        <w:gridCol w:w="550"/>
        <w:gridCol w:w="550"/>
        <w:gridCol w:w="549"/>
        <w:gridCol w:w="550"/>
        <w:gridCol w:w="550"/>
        <w:gridCol w:w="550"/>
        <w:gridCol w:w="550"/>
        <w:gridCol w:w="550"/>
        <w:gridCol w:w="550"/>
      </w:tblGrid>
      <w:tr w:rsidR="007733DB" w:rsidRPr="00EB5879" w14:paraId="390BB54E" w14:textId="77777777" w:rsidTr="008812E5">
        <w:trPr>
          <w:trHeight w:val="315"/>
        </w:trPr>
        <w:tc>
          <w:tcPr>
            <w:tcW w:w="7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2710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FD6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3D2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66A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ABC6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ADF8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767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615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2ED5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6E42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9B63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14C2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309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E495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AF10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B5F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7733DB" w:rsidRPr="00EB5879" w14:paraId="1F0C9315" w14:textId="77777777" w:rsidTr="008812E5">
        <w:trPr>
          <w:trHeight w:val="31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379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90C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D6B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168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362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6316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075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EE2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BA7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499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18B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100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7CB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68F2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FE6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A43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847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8812E5" w:rsidRPr="00EB5879" w14:paraId="27464440" w14:textId="77777777" w:rsidTr="008812E5">
        <w:trPr>
          <w:trHeight w:val="300"/>
        </w:trPr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50AA" w14:textId="77777777" w:rsidR="008812E5" w:rsidRPr="00FC2906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TDL-A</w:t>
            </w:r>
          </w:p>
          <w:p w14:paraId="22EA6F4A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83Hz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C2215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3BF2" w14:textId="2167DAB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9538" w14:textId="277A083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6B2D" w14:textId="3088253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4B0D" w14:textId="5BC3A1B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2A49" w14:textId="67A3DBF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F00A" w14:textId="003B611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67FB" w14:textId="4EB825B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D270" w14:textId="668494D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ECC1" w14:textId="4ECF7F1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854" w14:textId="46088D9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2B8B" w14:textId="10DB2A5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42D9" w14:textId="7C46F5B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4006" w14:textId="22B8F5B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DAB4" w14:textId="0FB6354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11E5" w14:textId="3CB55B2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1.13</w:t>
            </w:r>
          </w:p>
        </w:tc>
      </w:tr>
      <w:tr w:rsidR="008812E5" w:rsidRPr="00EB5879" w14:paraId="582A20B9" w14:textId="77777777" w:rsidTr="008812E5">
        <w:trPr>
          <w:trHeight w:val="300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51EB8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6005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7E3B" w14:textId="4445F67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4BD0" w14:textId="5E202BE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551D" w14:textId="472C12F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F866" w14:textId="1DEE976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A1B" w14:textId="70FDEEF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BA9C" w14:textId="1BE0648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D37B" w14:textId="304649F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E33C" w14:textId="10599C1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4E90" w14:textId="428F512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B503" w14:textId="1840AA5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37F7" w14:textId="73DC00B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CC94" w14:textId="5BABB1F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3F67" w14:textId="43FB123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3300" w14:textId="16DF65C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6615" w14:textId="1392082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-0.22</w:t>
            </w:r>
          </w:p>
        </w:tc>
      </w:tr>
      <w:tr w:rsidR="008812E5" w:rsidRPr="00EB5879" w14:paraId="30196F29" w14:textId="77777777" w:rsidTr="008812E5">
        <w:trPr>
          <w:trHeight w:val="315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364507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05FE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C30D" w14:textId="502102A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-0.72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CB7F" w14:textId="718C784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B80E" w14:textId="03B969A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C0A9" w14:textId="59BD758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-0.84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E97C" w14:textId="11F639D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2EF0" w14:textId="0B996A0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8766E74" w14:textId="5D650DB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13A3" w14:textId="33BBDD2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6103C" w14:textId="5C9F322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F9943B" w14:textId="50C5905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-1.96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6B62" w14:textId="5CBFD70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612C" w14:textId="7F02D28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B544" w14:textId="68837F0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DB33" w14:textId="0C105C5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-1.50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2A23" w14:textId="6E3A588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-0.41</w:t>
            </w:r>
          </w:p>
        </w:tc>
      </w:tr>
      <w:tr w:rsidR="008812E5" w:rsidRPr="00EB5879" w14:paraId="282F405E" w14:textId="77777777" w:rsidTr="008812E5">
        <w:trPr>
          <w:trHeight w:val="300"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47B1" w14:textId="77777777" w:rsidR="008812E5" w:rsidRPr="00FC2906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C</w:t>
            </w:r>
          </w:p>
          <w:p w14:paraId="1D2D3C4D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Hz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1822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B91B" w14:textId="0C89107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-2.13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F1E3" w14:textId="53DA112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A54" w14:textId="3D27746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02B1" w14:textId="718DA63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0289" w14:textId="447BFEB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317D" w14:textId="3624028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1.57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5BA8" w14:textId="23868CF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-2.74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0E4E" w14:textId="6F054FB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8ABF" w14:textId="613C34D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1.41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9502" w14:textId="192D89D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-3.71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537B" w14:textId="45942CB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62C9" w14:textId="65A2301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8F57" w14:textId="211E818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-4.42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B9AB" w14:textId="1788907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-1.51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D6BF" w14:textId="3DC9BD7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0.83</w:t>
            </w:r>
          </w:p>
        </w:tc>
      </w:tr>
      <w:tr w:rsidR="008812E5" w:rsidRPr="00EB5879" w14:paraId="62C0B4CE" w14:textId="77777777" w:rsidTr="008812E5">
        <w:trPr>
          <w:trHeight w:val="300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52DF7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1321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D878" w14:textId="6B9023D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5E12" w14:textId="04D0BCF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904A" w14:textId="2401093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1FC2" w14:textId="56E4E5B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03C8" w14:textId="0FF0F75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0A3A" w14:textId="7586978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4A48" w14:textId="231A8D1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859F" w14:textId="46DB185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F9F5" w14:textId="7F101DC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F3A2" w14:textId="2109878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8091" w14:textId="1DCA831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1809" w14:textId="02B17C4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F78C" w14:textId="285BAE2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8D60" w14:textId="73C7A6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7BB6" w14:textId="120A3BA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-0.33</w:t>
            </w:r>
          </w:p>
        </w:tc>
      </w:tr>
      <w:tr w:rsidR="008812E5" w:rsidRPr="00EB5879" w14:paraId="0A58FC3F" w14:textId="77777777" w:rsidTr="008812E5">
        <w:trPr>
          <w:trHeight w:val="315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52BD0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9066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579E" w14:textId="4438527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3BF1" w14:textId="05E0B11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43A0" w14:textId="14F11A9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1801" w14:textId="68FAFA4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D81F" w14:textId="197D561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FD8C" w14:textId="7AADF50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50AA6FF" w14:textId="69CAE80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54E2" w14:textId="14DEC6F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508B" w14:textId="6730F4F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ACCDACF" w14:textId="41FF334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09D8" w14:textId="31EBFE7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8AB8" w14:textId="521BF47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4F9A3A" w14:textId="58A5551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4D55" w14:textId="7786D06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7A70" w14:textId="124F785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-0.56</w:t>
            </w:r>
          </w:p>
        </w:tc>
      </w:tr>
    </w:tbl>
    <w:p w14:paraId="12D1C366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1441D09C" w14:textId="3354F1AE" w:rsidR="007733DB" w:rsidRPr="00BE04E5" w:rsidRDefault="007733DB" w:rsidP="007733DB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4.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</w:t>
      </w:r>
      <w:r w:rsidR="00C31805">
        <w:rPr>
          <w:sz w:val="22"/>
          <w:szCs w:val="22"/>
        </w:rPr>
        <w:t>Q</w:t>
      </w:r>
      <w:r w:rsidRPr="00BE04E5">
        <w:rPr>
          <w:sz w:val="22"/>
          <w:szCs w:val="22"/>
        </w:rPr>
        <w:t xml:space="preserve"> for {</w:t>
      </w:r>
      <w:r>
        <w:rPr>
          <w:sz w:val="22"/>
          <w:szCs w:val="22"/>
        </w:rPr>
        <w:t xml:space="preserve">30GHz,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>, 120</w:t>
      </w:r>
      <w:r w:rsidRPr="00BE04E5">
        <w:rPr>
          <w:sz w:val="22"/>
          <w:szCs w:val="22"/>
        </w:rPr>
        <w:t>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0"/>
        <w:gridCol w:w="668"/>
        <w:gridCol w:w="550"/>
        <w:gridCol w:w="550"/>
        <w:gridCol w:w="545"/>
        <w:gridCol w:w="550"/>
        <w:gridCol w:w="550"/>
        <w:gridCol w:w="547"/>
        <w:gridCol w:w="550"/>
        <w:gridCol w:w="550"/>
        <w:gridCol w:w="549"/>
        <w:gridCol w:w="550"/>
        <w:gridCol w:w="550"/>
        <w:gridCol w:w="550"/>
        <w:gridCol w:w="550"/>
        <w:gridCol w:w="550"/>
        <w:gridCol w:w="550"/>
      </w:tblGrid>
      <w:tr w:rsidR="008812E5" w:rsidRPr="00EB5879" w14:paraId="23062556" w14:textId="77777777" w:rsidTr="0022503B">
        <w:trPr>
          <w:trHeight w:val="315"/>
        </w:trPr>
        <w:tc>
          <w:tcPr>
            <w:tcW w:w="7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CBF1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E8E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6559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E95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788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DEA8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278F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8AD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378B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9661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F1A3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DD15B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736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7DC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0893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C6D7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8812E5" w:rsidRPr="00EB5879" w14:paraId="5E3B542E" w14:textId="77777777" w:rsidTr="0022503B">
        <w:trPr>
          <w:trHeight w:val="31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183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5310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744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0EC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B91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B9C4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6B33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3295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5AA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121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9AA8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FABE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3173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EE3A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252D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FDCC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5BC5" w14:textId="77777777" w:rsidR="007733DB" w:rsidRPr="00EB5879" w:rsidRDefault="007733DB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8812E5" w:rsidRPr="00EB5879" w14:paraId="66439FB7" w14:textId="77777777" w:rsidTr="0022503B">
        <w:trPr>
          <w:trHeight w:val="300"/>
        </w:trPr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4AB8" w14:textId="77777777" w:rsidR="008812E5" w:rsidRPr="00FC2906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TDL-A</w:t>
            </w:r>
          </w:p>
          <w:p w14:paraId="56543EC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83Hz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9FCA9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D675" w14:textId="1BB7C72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121C" w14:textId="491CFE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7A37" w14:textId="34A6A86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52BF" w14:textId="637EFB5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16CC" w14:textId="64A85F4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466F" w14:textId="1E02BB1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DE41" w14:textId="56D714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37F" w14:textId="34B85C4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A53C" w14:textId="0E05814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E52D" w14:textId="53A2318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B9BF" w14:textId="43EA450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E2C1" w14:textId="231E61F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BE15" w14:textId="65B00FA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-9.06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1FC5" w14:textId="29100B8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90E0" w14:textId="195B552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-0.16</w:t>
            </w:r>
          </w:p>
        </w:tc>
      </w:tr>
      <w:tr w:rsidR="008812E5" w:rsidRPr="00EB5879" w14:paraId="1CA48A80" w14:textId="77777777" w:rsidTr="00B47C5E">
        <w:trPr>
          <w:trHeight w:val="300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530E1D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1582F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E142" w14:textId="6822048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872F" w14:textId="506E9EF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C043" w14:textId="015AFDE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87EE" w14:textId="63A81EA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9B23" w14:textId="353287F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7A36" w14:textId="5A12C3A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C440F" w14:textId="0AC28B3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B024" w14:textId="58FD263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133DE" w14:textId="3D47EE4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7682" w14:textId="1793BC5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2F2C" w14:textId="7EC3470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6B92" w14:textId="5ACB084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AFE8" w14:textId="6E03B0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-6.26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3877" w14:textId="4FADADD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F743" w14:textId="6E4FCA6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-1.57</w:t>
            </w:r>
          </w:p>
        </w:tc>
      </w:tr>
      <w:tr w:rsidR="008812E5" w:rsidRPr="00EB5879" w14:paraId="48E4F728" w14:textId="77777777" w:rsidTr="0022503B">
        <w:trPr>
          <w:trHeight w:val="315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621D13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542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CF9C" w14:textId="63792372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7347" w14:textId="106BCED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624F" w14:textId="723FBBA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194F" w14:textId="6CA06EB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D6C6" w14:textId="68F9331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330F" w14:textId="27485B9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0.70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299AB14" w14:textId="7A8E95B0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F5EE" w14:textId="79A832F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993C" w14:textId="0EB7E6A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8524A3E" w14:textId="06794A3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1640" w14:textId="5012CAD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5409" w14:textId="47CC865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E5B6" w14:textId="3D0F705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-6.07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6E7B" w14:textId="1EBBEC4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-3.95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25B9" w14:textId="53DDF07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-2.20</w:t>
            </w:r>
          </w:p>
        </w:tc>
      </w:tr>
      <w:tr w:rsidR="008812E5" w:rsidRPr="00EB5879" w14:paraId="1D8AB1D7" w14:textId="77777777" w:rsidTr="0022503B">
        <w:trPr>
          <w:trHeight w:val="300"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A847" w14:textId="77777777" w:rsidR="008812E5" w:rsidRPr="00FC2906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C</w:t>
            </w:r>
          </w:p>
          <w:p w14:paraId="4F46711A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Hz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CCF5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BD06" w14:textId="54142C4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-2.26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9035" w14:textId="2D42F9D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1300" w14:textId="13CACA9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1.77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C75D" w14:textId="2AEA41C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-2.26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DE86" w14:textId="58C0D20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AD2C" w14:textId="1930510B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1.63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3970" w14:textId="735055B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-2.90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7053" w14:textId="4E92366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1CE8" w14:textId="42C1849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1.42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DAC0" w14:textId="76509EA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-3.86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FC4D" w14:textId="537EEE7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D5E3" w14:textId="6C5CBC96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3CFB" w14:textId="0B15C89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-8.52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4904" w14:textId="356E42F5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-3.83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0482" w14:textId="6FAF341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-0.74</w:t>
            </w:r>
          </w:p>
        </w:tc>
      </w:tr>
      <w:tr w:rsidR="008812E5" w:rsidRPr="00EB5879" w14:paraId="013FE23C" w14:textId="77777777" w:rsidTr="0022503B">
        <w:trPr>
          <w:trHeight w:val="300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54AF0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BE1E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5226" w14:textId="236EFEE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600F" w14:textId="71610728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FAA3" w14:textId="2014A5F7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1B3A" w14:textId="67549F6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5C01" w14:textId="76BBCEA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8DB2" w14:textId="5494DCB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BEE7" w14:textId="11B472E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8A93" w14:textId="3EB6E4B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D708" w14:textId="7384977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3F7F" w14:textId="2DA2D9A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D310" w14:textId="31A3CA3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E442" w14:textId="4E0CF91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6A7B" w14:textId="25206DA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-6.41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B47F" w14:textId="5BD56EBE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-4.02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2E5F" w14:textId="5B4B4AC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-2.14</w:t>
            </w:r>
          </w:p>
        </w:tc>
      </w:tr>
      <w:tr w:rsidR="008812E5" w:rsidRPr="00EB5879" w14:paraId="58AC7465" w14:textId="77777777" w:rsidTr="0022503B">
        <w:trPr>
          <w:trHeight w:val="315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6C49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1399C" w14:textId="77777777" w:rsidR="008812E5" w:rsidRPr="00EB5879" w:rsidRDefault="008812E5" w:rsidP="008812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012" w14:textId="37C8449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-0.91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3E1C" w14:textId="2AAA1DC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7B28" w14:textId="2B47E119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9634" w14:textId="51121EE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3F94" w14:textId="5F54F23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DFD1" w14:textId="581F2B5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8D2209B" w14:textId="447AEC3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9F51" w14:textId="082D4D84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CB6E" w14:textId="16A807E1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0.33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3060F1B" w14:textId="71988EDF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57FA" w14:textId="1F1E930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-1.20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CB24" w14:textId="10E4E78D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-0.23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BDAFC31" w14:textId="161FD3DC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-5.99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D505" w14:textId="0D575F0A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-3.97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E5F9" w14:textId="68095083" w:rsidR="008812E5" w:rsidRPr="008812E5" w:rsidRDefault="008812E5" w:rsidP="008812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8812E5">
              <w:rPr>
                <w:color w:val="000000"/>
                <w:sz w:val="16"/>
                <w:szCs w:val="16"/>
              </w:rPr>
              <w:t>-2.39</w:t>
            </w:r>
          </w:p>
        </w:tc>
      </w:tr>
    </w:tbl>
    <w:p w14:paraId="6AFA38F4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</w:p>
    <w:p w14:paraId="1C67E8EC" w14:textId="77777777" w:rsidR="007733DB" w:rsidRDefault="007733DB" w:rsidP="007733DB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 above.</w:t>
      </w:r>
    </w:p>
    <w:p w14:paraId="595F5803" w14:textId="0E3661FB" w:rsidR="007733DB" w:rsidRPr="001D0324" w:rsidRDefault="007733DB" w:rsidP="007733D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 w:rsidR="00C31805"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39C0405C" w14:textId="22B33186" w:rsidR="007733DB" w:rsidRPr="001D0324" w:rsidRDefault="007733DB" w:rsidP="007733D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2</w:t>
      </w:r>
      <w:r w:rsidRPr="001D0324">
        <w:rPr>
          <w:sz w:val="22"/>
          <w:szCs w:val="22"/>
          <w:lang w:eastAsia="zh-CN"/>
        </w:rPr>
        <w:t xml:space="preserve">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 w:rsidR="00C31805"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5 samples is within ±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dB in both FR1 and FR2.</w:t>
      </w:r>
    </w:p>
    <w:p w14:paraId="1F71D806" w14:textId="6FCE6B91" w:rsidR="007733DB" w:rsidRPr="001D0324" w:rsidRDefault="007733DB" w:rsidP="007733D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3us</w:t>
      </w:r>
      <w:r w:rsidRPr="001D0324">
        <w:rPr>
          <w:sz w:val="22"/>
          <w:szCs w:val="22"/>
          <w:lang w:eastAsia="zh-CN"/>
        </w:rPr>
        <w:t xml:space="preserve">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 w:rsidR="00C31805"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5 samples is within ±2 dB in FR1 </w:t>
      </w:r>
      <w:r>
        <w:rPr>
          <w:sz w:val="22"/>
          <w:szCs w:val="22"/>
          <w:lang w:eastAsia="zh-CN"/>
        </w:rPr>
        <w:t>only</w:t>
      </w:r>
      <w:r w:rsidRPr="001D0324">
        <w:rPr>
          <w:sz w:val="22"/>
          <w:szCs w:val="22"/>
          <w:lang w:eastAsia="zh-CN"/>
        </w:rPr>
        <w:t>.</w:t>
      </w:r>
    </w:p>
    <w:p w14:paraId="6D792668" w14:textId="34701730" w:rsidR="007733DB" w:rsidRPr="001D0324" w:rsidRDefault="007733DB" w:rsidP="007733D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4.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 w:rsidR="00C31805"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samples is </w:t>
      </w:r>
      <w:r w:rsidR="0089656B">
        <w:rPr>
          <w:sz w:val="22"/>
          <w:szCs w:val="22"/>
          <w:lang w:eastAsia="zh-CN"/>
        </w:rPr>
        <w:t>about</w:t>
      </w:r>
      <w:r w:rsidRPr="001D0324">
        <w:rPr>
          <w:sz w:val="22"/>
          <w:szCs w:val="22"/>
          <w:lang w:eastAsia="zh-CN"/>
        </w:rPr>
        <w:t xml:space="preserve"> ±2 dB in both FR1 and FR2.</w:t>
      </w:r>
    </w:p>
    <w:p w14:paraId="18898423" w14:textId="5A69C48C" w:rsidR="00B3493F" w:rsidRPr="00120FAE" w:rsidRDefault="00B3493F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20CFA3C" w14:textId="4CFC1B4A" w:rsidR="007733DB" w:rsidRDefault="00967D32" w:rsidP="007733DB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6777A7">
        <w:rPr>
          <w:sz w:val="22"/>
          <w:szCs w:val="22"/>
        </w:rPr>
        <w:t xml:space="preserve"> </w:t>
      </w:r>
      <w:r w:rsidR="00F73DF5">
        <w:rPr>
          <w:sz w:val="22"/>
          <w:szCs w:val="22"/>
          <w:lang w:val="en-US"/>
        </w:rPr>
        <w:t>simulation results for CSI-RS</w:t>
      </w:r>
      <w:r w:rsidR="007A5138">
        <w:rPr>
          <w:sz w:val="22"/>
          <w:szCs w:val="22"/>
          <w:lang w:val="en-US"/>
        </w:rPr>
        <w:t>RQ</w:t>
      </w:r>
      <w:r w:rsidR="00F73DF5">
        <w:rPr>
          <w:sz w:val="22"/>
          <w:szCs w:val="22"/>
          <w:lang w:val="en-US"/>
        </w:rPr>
        <w:t xml:space="preserve"> measurement accuracy</w:t>
      </w:r>
      <w:r w:rsidR="00745426">
        <w:rPr>
          <w:sz w:val="22"/>
          <w:szCs w:val="22"/>
        </w:rPr>
        <w:t>.</w:t>
      </w:r>
      <w:bookmarkStart w:id="3" w:name="_Hlk23953093"/>
      <w:r w:rsidR="007733DB" w:rsidRPr="007733DB">
        <w:rPr>
          <w:sz w:val="22"/>
          <w:szCs w:val="22"/>
        </w:rPr>
        <w:t xml:space="preserve"> </w:t>
      </w:r>
      <w:r w:rsidR="007733DB">
        <w:rPr>
          <w:sz w:val="22"/>
          <w:szCs w:val="22"/>
        </w:rPr>
        <w:t>Following observations are made.</w:t>
      </w:r>
    </w:p>
    <w:p w14:paraId="33F1EA9B" w14:textId="77777777" w:rsidR="0089656B" w:rsidRPr="001D0324" w:rsidRDefault="0089656B" w:rsidP="0089656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62C200DE" w14:textId="77777777" w:rsidR="0089656B" w:rsidRPr="001D0324" w:rsidRDefault="0089656B" w:rsidP="0089656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2</w:t>
      </w:r>
      <w:r w:rsidRPr="001D0324">
        <w:rPr>
          <w:sz w:val="22"/>
          <w:szCs w:val="22"/>
          <w:lang w:eastAsia="zh-CN"/>
        </w:rPr>
        <w:t xml:space="preserve">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5 samples is within ±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dB in both FR1 and FR2.</w:t>
      </w:r>
    </w:p>
    <w:p w14:paraId="47A82634" w14:textId="77777777" w:rsidR="0089656B" w:rsidRPr="001D0324" w:rsidRDefault="0089656B" w:rsidP="0089656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3us</w:t>
      </w:r>
      <w:r w:rsidRPr="001D0324">
        <w:rPr>
          <w:sz w:val="22"/>
          <w:szCs w:val="22"/>
          <w:lang w:eastAsia="zh-CN"/>
        </w:rPr>
        <w:t xml:space="preserve">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5 samples is within ±2 dB in FR1 </w:t>
      </w:r>
      <w:r>
        <w:rPr>
          <w:sz w:val="22"/>
          <w:szCs w:val="22"/>
          <w:lang w:eastAsia="zh-CN"/>
        </w:rPr>
        <w:t>only</w:t>
      </w:r>
      <w:r w:rsidRPr="001D0324">
        <w:rPr>
          <w:sz w:val="22"/>
          <w:szCs w:val="22"/>
          <w:lang w:eastAsia="zh-CN"/>
        </w:rPr>
        <w:t>.</w:t>
      </w:r>
    </w:p>
    <w:p w14:paraId="18CE85C4" w14:textId="77777777" w:rsidR="0089656B" w:rsidRPr="001D0324" w:rsidRDefault="0089656B" w:rsidP="0089656B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4.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</w:t>
      </w:r>
      <w:r>
        <w:rPr>
          <w:sz w:val="22"/>
          <w:szCs w:val="22"/>
          <w:lang w:eastAsia="zh-CN"/>
        </w:rPr>
        <w:t>Q</w:t>
      </w:r>
      <w:r w:rsidRPr="001D0324">
        <w:rPr>
          <w:sz w:val="22"/>
          <w:szCs w:val="22"/>
          <w:lang w:eastAsia="zh-CN"/>
        </w:rPr>
        <w:t xml:space="preserve"> measurement with 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samples is </w:t>
      </w:r>
      <w:r>
        <w:rPr>
          <w:sz w:val="22"/>
          <w:szCs w:val="22"/>
          <w:lang w:eastAsia="zh-CN"/>
        </w:rPr>
        <w:t>about</w:t>
      </w:r>
      <w:r w:rsidRPr="001D0324">
        <w:rPr>
          <w:sz w:val="22"/>
          <w:szCs w:val="22"/>
          <w:lang w:eastAsia="zh-CN"/>
        </w:rPr>
        <w:t xml:space="preserve"> ±2 dB in both FR1 and FR2.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9539CBE" w14:textId="287683D9" w:rsidR="00F73DF5" w:rsidRPr="00F73DF5" w:rsidRDefault="00F73DF5" w:rsidP="00F73DF5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F73DF5">
        <w:rPr>
          <w:rFonts w:ascii="Times New Roman" w:hAnsi="Times New Roman"/>
          <w:sz w:val="20"/>
        </w:rPr>
        <w:t>R4-2017230</w:t>
      </w:r>
      <w:r w:rsidRPr="00F73DF5">
        <w:rPr>
          <w:rFonts w:ascii="Times New Roman" w:hAnsi="Times New Roman"/>
          <w:sz w:val="20"/>
        </w:rPr>
        <w:tab/>
        <w:t>Updated link-level simulation assumptions for CSI-RS based L3 measurements</w:t>
      </w:r>
      <w:r>
        <w:rPr>
          <w:rFonts w:ascii="Times New Roman" w:hAnsi="Times New Roman"/>
          <w:sz w:val="20"/>
        </w:rPr>
        <w:t>,</w:t>
      </w:r>
      <w:r w:rsidRPr="00F73DF5">
        <w:rPr>
          <w:rFonts w:ascii="Times New Roman" w:hAnsi="Times New Roman"/>
          <w:sz w:val="20"/>
        </w:rPr>
        <w:t xml:space="preserve"> CATT</w:t>
      </w:r>
    </w:p>
    <w:p w14:paraId="601FC047" w14:textId="135AA905" w:rsidR="00F73DF5" w:rsidRDefault="00F73DF5" w:rsidP="00DE4D81">
      <w:pPr>
        <w:spacing w:before="240"/>
      </w:pPr>
    </w:p>
    <w:p w14:paraId="2A05989F" w14:textId="77777777" w:rsidR="00DE4D81" w:rsidRPr="001D2FBF" w:rsidRDefault="00DE4D81" w:rsidP="00DE4D81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Annex</w:t>
      </w:r>
    </w:p>
    <w:p w14:paraId="0A1D222F" w14:textId="6B615E57" w:rsidR="007733DB" w:rsidRDefault="007733DB" w:rsidP="007733DB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CDF curves </w:t>
      </w:r>
      <w:r>
        <w:rPr>
          <w:sz w:val="22"/>
          <w:szCs w:val="22"/>
          <w:lang w:val="en-US"/>
        </w:rPr>
        <w:t>for CSI-RSRQ measurement accuracy under 15kHz SCS and 60</w:t>
      </w:r>
      <w:r>
        <w:rPr>
          <w:rFonts w:hint="eastAsia"/>
          <w:sz w:val="22"/>
          <w:szCs w:val="22"/>
          <w:lang w:val="en-US" w:eastAsia="zh-CN"/>
        </w:rPr>
        <w:t>kHz</w:t>
      </w:r>
      <w:r>
        <w:rPr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SCS</w:t>
      </w:r>
      <w:r>
        <w:rPr>
          <w:sz w:val="22"/>
          <w:szCs w:val="22"/>
          <w:lang w:val="en-US"/>
        </w:rPr>
        <w:t xml:space="preserve"> are provided in the following figures.</w:t>
      </w:r>
    </w:p>
    <w:p w14:paraId="3493186F" w14:textId="116D1B6E" w:rsidR="007733DB" w:rsidRDefault="007733DB" w:rsidP="00DE4D81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15kHz SCS,</w:t>
      </w:r>
    </w:p>
    <w:p w14:paraId="13E252E9" w14:textId="51577608" w:rsidR="00A17AF7" w:rsidRDefault="007733DB" w:rsidP="00D75B83">
      <w:pPr>
        <w:pStyle w:val="ListParagraph"/>
        <w:numPr>
          <w:ilvl w:val="0"/>
          <w:numId w:val="32"/>
        </w:numPr>
        <w:spacing w:before="240"/>
      </w:pPr>
      <w:r w:rsidRPr="007733DB">
        <w:rPr>
          <w:szCs w:val="22"/>
        </w:rPr>
        <w:t>Delay = 0</w:t>
      </w:r>
    </w:p>
    <w:p w14:paraId="33C0739C" w14:textId="1DE221C6" w:rsidR="00A17AF7" w:rsidRDefault="00A17AF7" w:rsidP="00A17AF7">
      <w:r>
        <w:rPr>
          <w:noProof/>
        </w:rPr>
        <w:lastRenderedPageBreak/>
        <w:drawing>
          <wp:inline distT="0" distB="0" distL="0" distR="0" wp14:anchorId="21957337" wp14:editId="23ADB09A">
            <wp:extent cx="2930400" cy="2199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D24F37" wp14:editId="595CC1C3">
            <wp:extent cx="2930400" cy="2199600"/>
            <wp:effectExtent l="0" t="0" r="0" b="0"/>
            <wp:docPr id="1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0882CD" wp14:editId="56822A0F">
            <wp:extent cx="2930400" cy="2199600"/>
            <wp:effectExtent l="0" t="0" r="0" b="0"/>
            <wp:docPr id="11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3D527A" wp14:editId="5A946195">
            <wp:extent cx="2930400" cy="2199600"/>
            <wp:effectExtent l="0" t="0" r="0" b="0"/>
            <wp:docPr id="11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9E1CB" w14:textId="2DED7D77" w:rsidR="00A17AF7" w:rsidRDefault="007733DB" w:rsidP="00EB7817">
      <w:pPr>
        <w:pStyle w:val="ListParagraph"/>
        <w:numPr>
          <w:ilvl w:val="0"/>
          <w:numId w:val="32"/>
        </w:numPr>
        <w:spacing w:before="240"/>
      </w:pPr>
      <w:r w:rsidRPr="007733DB">
        <w:rPr>
          <w:szCs w:val="22"/>
        </w:rPr>
        <w:t xml:space="preserve">Delay = </w:t>
      </w:r>
      <w:r>
        <w:rPr>
          <w:szCs w:val="22"/>
        </w:rPr>
        <w:t>CP</w:t>
      </w:r>
    </w:p>
    <w:p w14:paraId="03A3A058" w14:textId="5E9201DB" w:rsidR="00AC2FE4" w:rsidRDefault="00AC2FE4" w:rsidP="00AC2FE4"/>
    <w:p w14:paraId="52DF9278" w14:textId="77777777" w:rsidR="00AE1139" w:rsidRDefault="00AC2FE4" w:rsidP="00AC2FE4">
      <w:r>
        <w:rPr>
          <w:noProof/>
        </w:rPr>
        <w:drawing>
          <wp:inline distT="0" distB="0" distL="0" distR="0" wp14:anchorId="60764BDB" wp14:editId="3F5B8E55">
            <wp:extent cx="2926800" cy="2196000"/>
            <wp:effectExtent l="0" t="0" r="0" b="0"/>
            <wp:docPr id="1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1FB1C7" wp14:editId="0AF40D4B">
            <wp:extent cx="2926800" cy="2196000"/>
            <wp:effectExtent l="0" t="0" r="0" b="0"/>
            <wp:docPr id="1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0EB14" w14:textId="0F47DC6A" w:rsidR="00AC2FE4" w:rsidRDefault="00AC2FE4" w:rsidP="00AC2FE4">
      <w:r>
        <w:rPr>
          <w:noProof/>
        </w:rPr>
        <w:lastRenderedPageBreak/>
        <w:drawing>
          <wp:inline distT="0" distB="0" distL="0" distR="0" wp14:anchorId="36C1BF2F" wp14:editId="41909B9C">
            <wp:extent cx="2926800" cy="2196000"/>
            <wp:effectExtent l="0" t="0" r="0" b="0"/>
            <wp:docPr id="1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75046D" wp14:editId="18378EFC">
            <wp:extent cx="2926800" cy="2196000"/>
            <wp:effectExtent l="0" t="0" r="0" b="0"/>
            <wp:docPr id="2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7339C" w14:textId="2D7FD5AF" w:rsidR="00AC2FE4" w:rsidRDefault="007733DB" w:rsidP="000A6F3C">
      <w:pPr>
        <w:pStyle w:val="ListParagraph"/>
        <w:numPr>
          <w:ilvl w:val="0"/>
          <w:numId w:val="32"/>
        </w:numPr>
        <w:spacing w:before="240"/>
      </w:pPr>
      <w:r w:rsidRPr="007733DB">
        <w:rPr>
          <w:szCs w:val="22"/>
        </w:rPr>
        <w:t xml:space="preserve">Delay = </w:t>
      </w:r>
      <w:r>
        <w:rPr>
          <w:szCs w:val="22"/>
        </w:rPr>
        <w:t>2CP</w:t>
      </w:r>
    </w:p>
    <w:p w14:paraId="06DB9550" w14:textId="07365FA2" w:rsidR="00AC2FE4" w:rsidRDefault="00AC2FE4" w:rsidP="00AC2FE4">
      <w:r>
        <w:rPr>
          <w:noProof/>
        </w:rPr>
        <w:drawing>
          <wp:inline distT="0" distB="0" distL="0" distR="0" wp14:anchorId="75FA0A1A" wp14:editId="2C783FB0">
            <wp:extent cx="2926800" cy="2196000"/>
            <wp:effectExtent l="0" t="0" r="0" b="0"/>
            <wp:docPr id="2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33B84F38" wp14:editId="40C3D649">
            <wp:extent cx="2926800" cy="2196000"/>
            <wp:effectExtent l="0" t="0" r="0" b="0"/>
            <wp:docPr id="2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0D6AEE1C" wp14:editId="277D5863">
            <wp:extent cx="2926800" cy="2196000"/>
            <wp:effectExtent l="0" t="0" r="0" b="0"/>
            <wp:docPr id="2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5997733E" wp14:editId="222D001F">
            <wp:extent cx="2926800" cy="2196000"/>
            <wp:effectExtent l="0" t="0" r="0" b="0"/>
            <wp:docPr id="3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F6DE4" w14:textId="084498F9" w:rsidR="007733DB" w:rsidRDefault="007733DB" w:rsidP="00D97005">
      <w:pPr>
        <w:pStyle w:val="ListParagraph"/>
        <w:numPr>
          <w:ilvl w:val="0"/>
          <w:numId w:val="32"/>
        </w:numPr>
        <w:spacing w:before="240"/>
      </w:pPr>
      <w:r w:rsidRPr="007733DB">
        <w:rPr>
          <w:szCs w:val="22"/>
        </w:rPr>
        <w:t xml:space="preserve">Delay = </w:t>
      </w:r>
      <w:r>
        <w:rPr>
          <w:szCs w:val="22"/>
        </w:rPr>
        <w:t>3us</w:t>
      </w:r>
    </w:p>
    <w:p w14:paraId="4D25D8D5" w14:textId="2F8BF119" w:rsidR="00AC2FE4" w:rsidRDefault="00AC2FE4" w:rsidP="00AC2FE4">
      <w:r>
        <w:rPr>
          <w:noProof/>
        </w:rPr>
        <w:lastRenderedPageBreak/>
        <w:drawing>
          <wp:inline distT="0" distB="0" distL="0" distR="0" wp14:anchorId="6AA68B2F" wp14:editId="073B2051">
            <wp:extent cx="2926800" cy="2196000"/>
            <wp:effectExtent l="0" t="0" r="0" b="0"/>
            <wp:docPr id="3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232BAD" wp14:editId="0B4F622B">
            <wp:extent cx="2926800" cy="2196000"/>
            <wp:effectExtent l="0" t="0" r="0" b="0"/>
            <wp:docPr id="3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F0E420" wp14:editId="1E71E805">
            <wp:extent cx="2926800" cy="2196000"/>
            <wp:effectExtent l="0" t="0" r="0" b="0"/>
            <wp:docPr id="4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91B37A" wp14:editId="589EFE99">
            <wp:extent cx="2926800" cy="2196000"/>
            <wp:effectExtent l="0" t="0" r="0" b="0"/>
            <wp:docPr id="44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949A6" w14:textId="77777777" w:rsidR="00AC2FE4" w:rsidRDefault="00AC2FE4" w:rsidP="00AC2FE4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60kHz SCS,</w:t>
      </w:r>
    </w:p>
    <w:p w14:paraId="7A403E0A" w14:textId="06A26957" w:rsidR="00AC2FE4" w:rsidRDefault="00AC2FE4" w:rsidP="009D6F0D">
      <w:pPr>
        <w:pStyle w:val="ListParagraph"/>
        <w:numPr>
          <w:ilvl w:val="0"/>
          <w:numId w:val="32"/>
        </w:numPr>
        <w:spacing w:before="240"/>
      </w:pPr>
      <w:r w:rsidRPr="007733DB">
        <w:rPr>
          <w:szCs w:val="22"/>
        </w:rPr>
        <w:t>Delay = 0</w:t>
      </w:r>
    </w:p>
    <w:p w14:paraId="33852EA7" w14:textId="2FA1CBC8" w:rsidR="00AC2FE4" w:rsidRDefault="00AC2FE4" w:rsidP="00AC2FE4">
      <w:pPr>
        <w:rPr>
          <w:b/>
        </w:rPr>
      </w:pPr>
      <w:r>
        <w:rPr>
          <w:b/>
          <w:noProof/>
        </w:rPr>
        <w:drawing>
          <wp:inline distT="0" distB="0" distL="0" distR="0" wp14:anchorId="2F5AB3FF" wp14:editId="1FDB6783">
            <wp:extent cx="2930400" cy="2199600"/>
            <wp:effectExtent l="0" t="0" r="0" b="0"/>
            <wp:docPr id="4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55D1D500" wp14:editId="6DE53F42">
            <wp:extent cx="2930400" cy="2199600"/>
            <wp:effectExtent l="0" t="0" r="0" b="0"/>
            <wp:docPr id="5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B959C" w14:textId="1037B01E" w:rsidR="00AC2FE4" w:rsidRPr="007733DB" w:rsidRDefault="007733DB" w:rsidP="003D7E1A">
      <w:pPr>
        <w:pStyle w:val="ListParagraph"/>
        <w:numPr>
          <w:ilvl w:val="0"/>
          <w:numId w:val="32"/>
        </w:numPr>
        <w:spacing w:before="240"/>
        <w:rPr>
          <w:b/>
        </w:rPr>
      </w:pPr>
      <w:r w:rsidRPr="007733DB">
        <w:rPr>
          <w:szCs w:val="22"/>
        </w:rPr>
        <w:t>Delay = CP</w:t>
      </w:r>
    </w:p>
    <w:p w14:paraId="561EF9B4" w14:textId="211AF9D2" w:rsidR="00AC2FE4" w:rsidRDefault="00AC2FE4" w:rsidP="00AC2FE4">
      <w:pPr>
        <w:rPr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 wp14:anchorId="39C90DBB" wp14:editId="2E5D9D84">
            <wp:extent cx="2930400" cy="2199600"/>
            <wp:effectExtent l="0" t="0" r="0" b="0"/>
            <wp:docPr id="5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471C49D6" wp14:editId="23498078">
            <wp:extent cx="2930400" cy="2199600"/>
            <wp:effectExtent l="0" t="0" r="0" b="0"/>
            <wp:docPr id="9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E6466" w14:textId="7B631EED" w:rsidR="00AC2FE4" w:rsidRPr="007733DB" w:rsidRDefault="007733DB" w:rsidP="009255C5">
      <w:pPr>
        <w:pStyle w:val="ListParagraph"/>
        <w:numPr>
          <w:ilvl w:val="0"/>
          <w:numId w:val="32"/>
        </w:numPr>
        <w:spacing w:before="240"/>
        <w:rPr>
          <w:b/>
        </w:rPr>
      </w:pPr>
      <w:r w:rsidRPr="007733DB">
        <w:rPr>
          <w:szCs w:val="22"/>
        </w:rPr>
        <w:t>Delay = 2CP</w:t>
      </w:r>
    </w:p>
    <w:p w14:paraId="2F062A64" w14:textId="63C364E2" w:rsidR="00AC2FE4" w:rsidRDefault="00AC2FE4" w:rsidP="00AC2FE4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45FC031D" wp14:editId="432150C5">
            <wp:extent cx="2930400" cy="2199600"/>
            <wp:effectExtent l="0" t="0" r="0" b="0"/>
            <wp:docPr id="10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0285EEE4" wp14:editId="672A61A4">
            <wp:extent cx="2930400" cy="2199600"/>
            <wp:effectExtent l="0" t="0" r="0" b="0"/>
            <wp:docPr id="10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211DC" w14:textId="6BA36AC8" w:rsidR="007733DB" w:rsidRPr="007733DB" w:rsidRDefault="007733DB" w:rsidP="00E40E56">
      <w:pPr>
        <w:pStyle w:val="ListParagraph"/>
        <w:numPr>
          <w:ilvl w:val="0"/>
          <w:numId w:val="32"/>
        </w:numPr>
        <w:spacing w:before="240"/>
        <w:rPr>
          <w:b/>
        </w:rPr>
      </w:pPr>
      <w:r w:rsidRPr="007733DB">
        <w:rPr>
          <w:szCs w:val="22"/>
        </w:rPr>
        <w:t>Delay = 3us</w:t>
      </w:r>
    </w:p>
    <w:p w14:paraId="1B48D026" w14:textId="5DA4EE4F" w:rsidR="00AC2FE4" w:rsidRDefault="00AC2FE4" w:rsidP="00AC2FE4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5C17FCCF" wp14:editId="49D1ECE6">
            <wp:extent cx="2930400" cy="2199600"/>
            <wp:effectExtent l="0" t="0" r="0" b="0"/>
            <wp:docPr id="10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2C772D0D" wp14:editId="7308130D">
            <wp:extent cx="2930400" cy="2199600"/>
            <wp:effectExtent l="0" t="0" r="0" b="0"/>
            <wp:docPr id="10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5FDD2" w14:textId="77777777" w:rsidR="00AC2FE4" w:rsidRDefault="00AC2FE4" w:rsidP="00AC2FE4">
      <w:pPr>
        <w:rPr>
          <w:b/>
        </w:rPr>
      </w:pPr>
    </w:p>
    <w:sectPr w:rsidR="00AC2FE4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61810" w14:textId="77777777" w:rsidR="00893AA4" w:rsidRDefault="00893AA4">
      <w:r>
        <w:separator/>
      </w:r>
    </w:p>
  </w:endnote>
  <w:endnote w:type="continuationSeparator" w:id="0">
    <w:p w14:paraId="33E850F5" w14:textId="77777777" w:rsidR="00893AA4" w:rsidRDefault="0089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4BDE3" w14:textId="77777777" w:rsidR="00893AA4" w:rsidRDefault="00893AA4">
      <w:r>
        <w:separator/>
      </w:r>
    </w:p>
  </w:footnote>
  <w:footnote w:type="continuationSeparator" w:id="0">
    <w:p w14:paraId="57C42582" w14:textId="77777777" w:rsidR="00893AA4" w:rsidRDefault="00893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5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8"/>
  </w:num>
  <w:num w:numId="18">
    <w:abstractNumId w:val="29"/>
  </w:num>
  <w:num w:numId="19">
    <w:abstractNumId w:val="23"/>
  </w:num>
  <w:num w:numId="20">
    <w:abstractNumId w:val="21"/>
  </w:num>
  <w:num w:numId="21">
    <w:abstractNumId w:val="19"/>
  </w:num>
  <w:num w:numId="22">
    <w:abstractNumId w:val="24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2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6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A1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11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1D0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3DB"/>
    <w:rsid w:val="007736D7"/>
    <w:rsid w:val="00773B47"/>
    <w:rsid w:val="007744F1"/>
    <w:rsid w:val="007748CE"/>
    <w:rsid w:val="00774F2E"/>
    <w:rsid w:val="00776328"/>
    <w:rsid w:val="00776E5F"/>
    <w:rsid w:val="00780437"/>
    <w:rsid w:val="007815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138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2E5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3AA4"/>
    <w:rsid w:val="00894795"/>
    <w:rsid w:val="00894B9D"/>
    <w:rsid w:val="0089560E"/>
    <w:rsid w:val="0089641E"/>
    <w:rsid w:val="0089656B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03BB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AF7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2FE4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139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07A2F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C5E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1805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D81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7733D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14</cp:revision>
  <cp:lastPrinted>1899-12-31T23:00:00Z</cp:lastPrinted>
  <dcterms:created xsi:type="dcterms:W3CDTF">2020-12-22T10:38:00Z</dcterms:created>
  <dcterms:modified xsi:type="dcterms:W3CDTF">2021-01-15T13:30:00Z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